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Coatbridge and Bellshill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Coatbridge and Bellshill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Coatbridge and Bellshill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Coatbridge and Bellshill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Coatbridge and Bellshill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Coatbridge and Bellshill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32.0% </w:t>
      </w:r>
      <w:r w:rsidRPr="004747BF">
        <w:rPr>
          <w:rFonts w:ascii="Libre Franklin Light" w:eastAsia="Times New Roman" w:hAnsi="Libre Franklin Light" w:cs="Calibri Light"/>
        </w:rPr>
        <w:t xml:space="preserve">of those respondents classified as PGSI 8+ in Coatbridge and Bellshill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Coatbridge and Bellshill is estimated to be </w:t>
      </w:r>
      <w:r w:rsidRPr="00773DF7">
        <w:rPr>
          <w:rFonts w:ascii="Libre Franklin Light" w:eastAsia="Times New Roman" w:hAnsi="Libre Franklin Light" w:cs="Calibri Light"/>
          <w:b/>
          <w:bCs/>
          <w:color w:val="C45911" w:themeColor="accent2" w:themeShade="BF"/>
        </w:rPr>
        <w:t xml:space="preserve">£2,711,085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Coatbridge and Bellshill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Coatbridge and Bellshill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Coatbridge and Bellshill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Coatbridge and Bellshill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atbridge and Bellshi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Coatbridge and Bellshill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atbridge and Bellshi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Coatbridge and Bellshill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Coatbridge and Bellshill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atbridge and Bellshi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Coatbridge and Bellshill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12.5%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Coatbridge and Bellshill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Coatbridge and Bellshill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79.1%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Coatbridge and Bellshill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Coatbridge and Bellshill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Coatbridge and Bellshill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£2,711,085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Coatbridge and Bellshill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£44,159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£913,235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£65,421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£18,400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£33,733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£1,636,137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£2,711,085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Coatbridge and Bellshill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Coatbridge and Bellshill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Coatbridge and Bellshill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Coatbridge and Bellshill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Coatbridge and Bellshill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Coatbridge and Bellshill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Coatbridge and Bellshill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Coatbridge and Bellshill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Coatbridge and Bellshill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Coatbridge and Bellshill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Coatbridge and Bellshill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Coatbridge and Bellshill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1E74E14-96AD-45CA-946A-425DE7D3064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